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017B" w14:textId="640E9B0F" w:rsidR="00BA00AB" w:rsidRDefault="003D10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PHILIP</w:t>
      </w:r>
      <w:r>
        <w:rPr>
          <w:rFonts w:ascii="Times New Roman" w:hAnsi="Times New Roman" w:cs="Times New Roman"/>
          <w:sz w:val="24"/>
          <w:szCs w:val="24"/>
        </w:rPr>
        <w:t xml:space="preserve">     (fl.1460)</w:t>
      </w:r>
    </w:p>
    <w:p w14:paraId="1F5F6B96" w14:textId="2AAF2ADE" w:rsidR="003D108E" w:rsidRDefault="003D10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0C442B" w14:textId="7A9FDDF7" w:rsidR="003D108E" w:rsidRDefault="003D108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133D59" w14:textId="191B648C" w:rsidR="003D108E" w:rsidRDefault="00B62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Sister of John Philip(d.1461).</w:t>
      </w:r>
    </w:p>
    <w:p w14:paraId="4AED1D29" w14:textId="32EA8EAB" w:rsidR="00B621EC" w:rsidRDefault="00B621EC" w:rsidP="00B62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665233">
          <w:rPr>
            <w:rStyle w:val="Hyperlink"/>
            <w:rFonts w:ascii="Times New Roman" w:hAnsi="Times New Roman" w:cs="Times New Roman"/>
            <w:sz w:val="24"/>
            <w:szCs w:val="24"/>
          </w:rPr>
          <w:t>www.snodlandhistory.org.uk/genealogy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6775647" w14:textId="181A9AFB" w:rsidR="00B621EC" w:rsidRDefault="00B621EC" w:rsidP="00B62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 Alisander of Snodland, Kent(d.1470)(q.v.).    (ibid.)</w:t>
      </w:r>
    </w:p>
    <w:p w14:paraId="4FB84129" w14:textId="6A3599FD" w:rsidR="00B621EC" w:rsidRDefault="00B621EC" w:rsidP="00B62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 William(q.v.), Geoffrey(q.v.), Richard(q.v.).   (ibid.)</w:t>
      </w:r>
    </w:p>
    <w:p w14:paraId="2561815D" w14:textId="28AC8954" w:rsidR="00B621EC" w:rsidRDefault="00B621EC" w:rsidP="00B621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D2C5C" w14:textId="403BC540" w:rsidR="00B621EC" w:rsidRDefault="00B621EC" w:rsidP="00B621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0AFD98" w14:textId="19A6BC2F" w:rsidR="00B621EC" w:rsidRPr="00B621EC" w:rsidRDefault="00B621EC" w:rsidP="00B62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2021</w:t>
      </w:r>
    </w:p>
    <w:sectPr w:rsidR="00B621EC" w:rsidRPr="00B621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DD9B8" w14:textId="77777777" w:rsidR="003D108E" w:rsidRDefault="003D108E" w:rsidP="009139A6">
      <w:r>
        <w:separator/>
      </w:r>
    </w:p>
  </w:endnote>
  <w:endnote w:type="continuationSeparator" w:id="0">
    <w:p w14:paraId="31DC6C21" w14:textId="77777777" w:rsidR="003D108E" w:rsidRDefault="003D10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EE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DE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1F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DB20A" w14:textId="77777777" w:rsidR="003D108E" w:rsidRDefault="003D108E" w:rsidP="009139A6">
      <w:r>
        <w:separator/>
      </w:r>
    </w:p>
  </w:footnote>
  <w:footnote w:type="continuationSeparator" w:id="0">
    <w:p w14:paraId="60B884D3" w14:textId="77777777" w:rsidR="003D108E" w:rsidRDefault="003D10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D5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F30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B1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08E"/>
    <w:rsid w:val="000666E0"/>
    <w:rsid w:val="002510B7"/>
    <w:rsid w:val="003D108E"/>
    <w:rsid w:val="005C130B"/>
    <w:rsid w:val="00826F5C"/>
    <w:rsid w:val="009139A6"/>
    <w:rsid w:val="009448BB"/>
    <w:rsid w:val="00A3176C"/>
    <w:rsid w:val="00AE65F8"/>
    <w:rsid w:val="00B621E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297FF"/>
  <w15:chartTrackingRefBased/>
  <w15:docId w15:val="{3F1EF5FB-E564-4F3D-9C5D-1229D5C2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21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nodlandhistory.org.uk/genealogy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2021-11-04T20:30:00Z</dcterms:created>
  <dcterms:modified xsi:type="dcterms:W3CDTF">2021-11-04T20:48:00Z</dcterms:modified>
</cp:coreProperties>
</file>